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15AD5FC2" w14:textId="77777777" w:rsidTr="005E4BB2">
        <w:tc>
          <w:tcPr>
            <w:tcW w:w="10423" w:type="dxa"/>
            <w:gridSpan w:val="2"/>
            <w:shd w:val="clear" w:color="auto" w:fill="auto"/>
          </w:tcPr>
          <w:p w14:paraId="7F9F19CA" w14:textId="70698390"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637473">
              <w:t>1</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637473">
              <w:rPr>
                <w:sz w:val="32"/>
              </w:rPr>
              <w:t>1</w:t>
            </w:r>
            <w:r w:rsidRPr="001C79FD">
              <w:rPr>
                <w:sz w:val="32"/>
              </w:rPr>
              <w:t>-</w:t>
            </w:r>
            <w:bookmarkEnd w:id="4"/>
            <w:r w:rsidR="00637473">
              <w:rPr>
                <w:sz w:val="32"/>
              </w:rPr>
              <w:t>05</w:t>
            </w:r>
            <w:r w:rsidRPr="001C79FD">
              <w:rPr>
                <w:sz w:val="32"/>
              </w:rPr>
              <w:t>)</w:t>
            </w:r>
          </w:p>
        </w:tc>
      </w:tr>
      <w:tr w:rsidR="004F0988" w:rsidRPr="001C79FD" w14:paraId="4688CE85" w14:textId="77777777" w:rsidTr="005E4BB2">
        <w:trPr>
          <w:trHeight w:hRule="exact" w:val="1134"/>
        </w:trPr>
        <w:tc>
          <w:tcPr>
            <w:tcW w:w="1042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5E4BB2">
        <w:trPr>
          <w:trHeight w:hRule="exact" w:val="3686"/>
        </w:trPr>
        <w:tc>
          <w:tcPr>
            <w:tcW w:w="10423" w:type="dxa"/>
            <w:gridSpan w:val="2"/>
            <w:shd w:val="clear" w:color="auto" w:fill="auto"/>
          </w:tcPr>
          <w:p w14:paraId="0967A9A0" w14:textId="77777777" w:rsidR="004F0988" w:rsidRPr="001C79FD" w:rsidRDefault="004F0988" w:rsidP="00133525">
            <w:pPr>
              <w:pStyle w:val="ZT"/>
              <w:framePr w:wrap="auto" w:hAnchor="text" w:yAlign="inline"/>
            </w:pPr>
            <w:r w:rsidRPr="001C79FD">
              <w:t xml:space="preserve">3rd Generation Partnership </w:t>
            </w:r>
            <w:proofErr w:type="gramStart"/>
            <w:r w:rsidRPr="001C79FD">
              <w:t>Project;</w:t>
            </w:r>
            <w:proofErr w:type="gramEnd"/>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w:t>
            </w:r>
            <w:proofErr w:type="gramStart"/>
            <w:r w:rsidR="00FF1E3A" w:rsidRPr="001C79FD">
              <w:t>Network;</w:t>
            </w:r>
            <w:proofErr w:type="gramEnd"/>
          </w:p>
          <w:p w14:paraId="67E08B8D" w14:textId="77777777" w:rsidR="00FF1E3A" w:rsidRPr="001C79FD" w:rsidRDefault="00FF1E3A" w:rsidP="00133525">
            <w:pPr>
              <w:pStyle w:val="ZT"/>
              <w:framePr w:wrap="auto" w:hAnchor="text" w:yAlign="inline"/>
            </w:pPr>
            <w:proofErr w:type="gramStart"/>
            <w:r w:rsidRPr="001C79FD">
              <w:t>NR;</w:t>
            </w:r>
            <w:proofErr w:type="gramEnd"/>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5E4BB2">
        <w:tc>
          <w:tcPr>
            <w:tcW w:w="1042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5E4BB2">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5E4BB2">
        <w:trPr>
          <w:trHeight w:hRule="exact" w:val="5783"/>
        </w:trPr>
        <w:tc>
          <w:tcPr>
            <w:tcW w:w="1042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5E4BB2">
        <w:trPr>
          <w:cantSplit/>
          <w:trHeight w:hRule="exact" w:val="964"/>
        </w:trPr>
        <w:tc>
          <w:tcPr>
            <w:tcW w:w="1042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703D4979" w14:textId="77777777" w:rsidR="00E16509" w:rsidRPr="001C79FD" w:rsidRDefault="00E16509" w:rsidP="00133525"/>
        </w:tc>
      </w:tr>
      <w:bookmarkEnd w:id="10"/>
    </w:tbl>
    <w:p w14:paraId="67A02206" w14:textId="77777777" w:rsidR="00080512" w:rsidRPr="001C79FD" w:rsidRDefault="00080512">
      <w:pPr>
        <w:pStyle w:val="TT"/>
      </w:pPr>
      <w:r w:rsidRPr="001C79FD">
        <w:br w:type="page"/>
      </w:r>
      <w:bookmarkStart w:id="15" w:name="tableOfContents"/>
      <w:bookmarkEnd w:id="15"/>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6" w:name="foreword"/>
      <w:bookmarkStart w:id="17" w:name="_Toc54181841"/>
      <w:bookmarkEnd w:id="16"/>
      <w:r w:rsidRPr="001C79FD">
        <w:lastRenderedPageBreak/>
        <w:t>Foreword</w:t>
      </w:r>
      <w:bookmarkEnd w:id="17"/>
    </w:p>
    <w:p w14:paraId="1A742F2D" w14:textId="77777777" w:rsidR="00080512" w:rsidRPr="001C79FD" w:rsidRDefault="00080512">
      <w:r w:rsidRPr="001C79FD">
        <w:t xml:space="preserve">This Technical </w:t>
      </w:r>
      <w:bookmarkStart w:id="18" w:name="spectype3"/>
      <w:r w:rsidR="00602AEA" w:rsidRPr="001C79FD">
        <w:t>Report</w:t>
      </w:r>
      <w:bookmarkEnd w:id="18"/>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 xml:space="preserve">presented to TSG for </w:t>
      </w:r>
      <w:proofErr w:type="gramStart"/>
      <w:r w:rsidRPr="001C79FD">
        <w:t>information;</w:t>
      </w:r>
      <w:proofErr w:type="gramEnd"/>
    </w:p>
    <w:p w14:paraId="5A0B68DA" w14:textId="77777777" w:rsidR="00080512" w:rsidRPr="001C79FD" w:rsidRDefault="00080512">
      <w:pPr>
        <w:pStyle w:val="B3"/>
      </w:pPr>
      <w:r w:rsidRPr="001C79FD">
        <w:t>2</w:t>
      </w:r>
      <w:r w:rsidRPr="001C79FD">
        <w:tab/>
        <w:t xml:space="preserve">presented to TSG for </w:t>
      </w:r>
      <w:proofErr w:type="gramStart"/>
      <w:r w:rsidRPr="001C79FD">
        <w:t>approval;</w:t>
      </w:r>
      <w:proofErr w:type="gramEnd"/>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proofErr w:type="gramStart"/>
      <w:r w:rsidR="003765B8" w:rsidRPr="001C79FD">
        <w:t>as a result of</w:t>
      </w:r>
      <w:proofErr w:type="gramEnd"/>
      <w:r w:rsidR="003765B8" w:rsidRPr="001C79FD">
        <w:t xml:space="preserve">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proofErr w:type="gramStart"/>
      <w:r w:rsidR="003765B8" w:rsidRPr="001C79FD">
        <w:t>as a result of</w:t>
      </w:r>
      <w:proofErr w:type="gramEnd"/>
      <w:r w:rsidR="003765B8" w:rsidRPr="001C79FD">
        <w:t xml:space="preserve">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w:t>
      </w:r>
      <w:proofErr w:type="gramStart"/>
      <w:r w:rsidRPr="001C79FD">
        <w:t>as a result of</w:t>
      </w:r>
      <w:proofErr w:type="gramEnd"/>
      <w:r w:rsidRPr="001C79FD">
        <w:t xml:space="preserve">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 xml:space="preserve">indicates a likelihood that something will not happen </w:t>
      </w:r>
      <w:proofErr w:type="gramStart"/>
      <w:r w:rsidRPr="001C79FD">
        <w:t>as a result of</w:t>
      </w:r>
      <w:proofErr w:type="gramEnd"/>
      <w:r w:rsidRPr="001C79FD">
        <w:t xml:space="preserve">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w:t>
      </w:r>
      <w:proofErr w:type="gramStart"/>
      <w:r w:rsidRPr="001C79FD">
        <w:t>is</w:t>
      </w:r>
      <w:proofErr w:type="gramEnd"/>
      <w:r w:rsidRPr="001C79FD">
        <w:t>" and "is not" do not indicate requirements.</w:t>
      </w:r>
    </w:p>
    <w:p w14:paraId="4A6A8585" w14:textId="77777777" w:rsidR="00080512" w:rsidRPr="001C79FD" w:rsidRDefault="00080512">
      <w:pPr>
        <w:pStyle w:val="Heading1"/>
      </w:pPr>
      <w:bookmarkStart w:id="19" w:name="introduction"/>
      <w:bookmarkEnd w:id="19"/>
      <w:r w:rsidRPr="001C79FD">
        <w:br w:type="page"/>
      </w:r>
      <w:bookmarkStart w:id="20" w:name="scope"/>
      <w:bookmarkStart w:id="21" w:name="_Toc54181842"/>
      <w:bookmarkEnd w:id="20"/>
      <w:r w:rsidRPr="001C79FD">
        <w:lastRenderedPageBreak/>
        <w:t>1</w:t>
      </w:r>
      <w:r w:rsidRPr="001C79FD">
        <w:tab/>
        <w:t>Scope</w:t>
      </w:r>
      <w:bookmarkEnd w:id="21"/>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2" w:name="references"/>
      <w:bookmarkStart w:id="23" w:name="_Toc54181843"/>
      <w:bookmarkEnd w:id="22"/>
      <w:r w:rsidRPr="001C79FD">
        <w:t>2</w:t>
      </w:r>
      <w:r w:rsidRPr="001C79FD">
        <w:tab/>
        <w:t>References</w:t>
      </w:r>
      <w:bookmarkEnd w:id="23"/>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24" w:name="definitions"/>
      <w:bookmarkStart w:id="25" w:name="_Toc54181844"/>
      <w:bookmarkEnd w:id="24"/>
      <w:r w:rsidRPr="001C79FD">
        <w:t>3</w:t>
      </w:r>
      <w:r w:rsidRPr="001C79FD">
        <w:tab/>
        <w:t>Definitions</w:t>
      </w:r>
      <w:r w:rsidR="00602AEA" w:rsidRPr="001C79FD">
        <w:t xml:space="preserve"> of terms, </w:t>
      </w:r>
      <w:proofErr w:type="gramStart"/>
      <w:r w:rsidR="00602AEA" w:rsidRPr="001C79FD">
        <w:t>symbols</w:t>
      </w:r>
      <w:proofErr w:type="gramEnd"/>
      <w:r w:rsidR="00602AEA" w:rsidRPr="001C79FD">
        <w:t xml:space="preserve"> and abbreviations</w:t>
      </w:r>
      <w:bookmarkEnd w:id="25"/>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6" w:name="_Toc54181845"/>
      <w:r w:rsidRPr="001C79FD">
        <w:t>3.1</w:t>
      </w:r>
      <w:r w:rsidRPr="001C79FD">
        <w:tab/>
      </w:r>
      <w:r w:rsidR="002B6339" w:rsidRPr="001C79FD">
        <w:t>Terms</w:t>
      </w:r>
      <w:bookmarkEnd w:id="26"/>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7" w:name="_Toc54181846"/>
      <w:r w:rsidRPr="001C79FD">
        <w:t>3.2</w:t>
      </w:r>
      <w:r w:rsidRPr="001C79FD">
        <w:tab/>
        <w:t>Symbols</w:t>
      </w:r>
      <w:bookmarkEnd w:id="27"/>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8" w:name="_Toc54181847"/>
      <w:r w:rsidRPr="001C79FD">
        <w:lastRenderedPageBreak/>
        <w:t>3.3</w:t>
      </w:r>
      <w:r w:rsidRPr="001C79FD">
        <w:tab/>
        <w:t>Abbreviations</w:t>
      </w:r>
      <w:bookmarkEnd w:id="28"/>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9" w:name="clause4"/>
      <w:bookmarkStart w:id="30" w:name="_Toc54181848"/>
      <w:bookmarkEnd w:id="29"/>
      <w:r w:rsidRPr="001C79FD">
        <w:t>4</w:t>
      </w:r>
      <w:r w:rsidRPr="001C79FD">
        <w:tab/>
      </w:r>
      <w:r w:rsidR="00FE4934" w:rsidRPr="001C79FD">
        <w:t>Inter-band DL CA</w:t>
      </w:r>
      <w:bookmarkEnd w:id="30"/>
    </w:p>
    <w:p w14:paraId="53611281" w14:textId="77777777" w:rsidR="00080512" w:rsidRPr="001C79FD" w:rsidRDefault="00080512">
      <w:pPr>
        <w:pStyle w:val="Heading2"/>
      </w:pPr>
      <w:bookmarkStart w:id="31" w:name="_Toc54181849"/>
      <w:r w:rsidRPr="001C79FD">
        <w:t>4.1</w:t>
      </w:r>
      <w:r w:rsidRPr="001C79FD">
        <w:tab/>
      </w:r>
      <w:r w:rsidR="00E21983" w:rsidRPr="001C79FD">
        <w:t>Applicability of CBM/IBM for different CA configurations</w:t>
      </w:r>
      <w:bookmarkEnd w:id="31"/>
    </w:p>
    <w:p w14:paraId="4E0FBC73" w14:textId="77777777" w:rsidR="00E21983" w:rsidRPr="001C79FD" w:rsidRDefault="00E21983" w:rsidP="00E21983">
      <w:pPr>
        <w:pStyle w:val="Heading2"/>
      </w:pPr>
      <w:bookmarkStart w:id="32" w:name="_Toc54181850"/>
      <w:r w:rsidRPr="001C79FD">
        <w:t>4.2</w:t>
      </w:r>
      <w:r w:rsidRPr="001C79FD">
        <w:tab/>
        <w:t>Feasibility study for CA configurations within same frequency group</w:t>
      </w:r>
      <w:bookmarkEnd w:id="32"/>
    </w:p>
    <w:p w14:paraId="4CBD5C99" w14:textId="77777777" w:rsidR="00E21983" w:rsidRPr="001C79FD" w:rsidRDefault="00E21983" w:rsidP="00E21983">
      <w:pPr>
        <w:pStyle w:val="Heading2"/>
      </w:pPr>
      <w:bookmarkStart w:id="33" w:name="_Toc54181851"/>
      <w:r w:rsidRPr="001C79FD">
        <w:t>4.3</w:t>
      </w:r>
      <w:r w:rsidRPr="001C79FD">
        <w:tab/>
        <w:t>Feasibility study for CA configurations between different frequency groups based on CBM</w:t>
      </w:r>
      <w:bookmarkEnd w:id="33"/>
    </w:p>
    <w:p w14:paraId="179624BD" w14:textId="1C6DDB92" w:rsidR="00E21983" w:rsidRDefault="00E21983" w:rsidP="00E21983">
      <w:pPr>
        <w:pStyle w:val="Heading2"/>
      </w:pPr>
      <w:bookmarkStart w:id="34" w:name="_Toc54181852"/>
      <w:r w:rsidRPr="001C79FD">
        <w:t>4.4</w:t>
      </w:r>
      <w:r w:rsidRPr="001C79FD">
        <w:tab/>
        <w:t>UE requirements for CA configurations CA_n258A-n260A and CA_n257A-n259A based on IBM</w:t>
      </w:r>
      <w:bookmarkEnd w:id="34"/>
    </w:p>
    <w:p w14:paraId="5971060D" w14:textId="77777777" w:rsidR="00637473" w:rsidRPr="00C04A08" w:rsidRDefault="00637473" w:rsidP="00637473">
      <w:pPr>
        <w:pStyle w:val="Heading3"/>
      </w:pPr>
      <w:bookmarkStart w:id="35" w:name="_Toc21340724"/>
      <w:bookmarkStart w:id="36" w:name="_Toc29805171"/>
      <w:bookmarkStart w:id="37" w:name="_Toc36456380"/>
      <w:bookmarkStart w:id="38" w:name="_Toc36469478"/>
      <w:bookmarkStart w:id="39" w:name="_Toc37253887"/>
      <w:bookmarkStart w:id="40" w:name="_Toc37322744"/>
      <w:bookmarkStart w:id="41" w:name="_Toc37324150"/>
      <w:bookmarkStart w:id="42" w:name="_Toc45889673"/>
      <w:bookmarkStart w:id="43" w:name="_Toc52196327"/>
      <w:bookmarkStart w:id="44" w:name="_Toc52197307"/>
      <w:bookmarkStart w:id="45" w:name="_Toc53173030"/>
      <w:bookmarkStart w:id="46" w:name="_Toc53173399"/>
      <w:bookmarkStart w:id="47" w:name="_Toc61119388"/>
      <w:bookmarkStart w:id="48" w:name="_Toc61119770"/>
      <w:r>
        <w:t>4.4.1</w:t>
      </w:r>
      <w:r w:rsidRPr="00C04A08">
        <w:tab/>
      </w:r>
      <w:bookmarkEnd w:id="35"/>
      <w:bookmarkEnd w:id="36"/>
      <w:bookmarkEnd w:id="37"/>
      <w:bookmarkEnd w:id="38"/>
      <w:bookmarkEnd w:id="39"/>
      <w:bookmarkEnd w:id="40"/>
      <w:bookmarkEnd w:id="41"/>
      <w:bookmarkEnd w:id="42"/>
      <w:r>
        <w:t>Operating bands for</w:t>
      </w:r>
      <w:r w:rsidRPr="00C04A08">
        <w:t xml:space="preserve"> CA</w:t>
      </w:r>
      <w:bookmarkEnd w:id="43"/>
      <w:bookmarkEnd w:id="44"/>
      <w:bookmarkEnd w:id="45"/>
      <w:bookmarkEnd w:id="46"/>
      <w:bookmarkEnd w:id="47"/>
      <w:bookmarkEnd w:id="48"/>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49" w:name="_Toc52196357"/>
      <w:bookmarkStart w:id="50" w:name="_Toc52197337"/>
      <w:bookmarkStart w:id="51" w:name="_Toc53173060"/>
      <w:bookmarkStart w:id="52" w:name="_Toc53173429"/>
      <w:bookmarkStart w:id="53" w:name="_Toc61119418"/>
      <w:bookmarkStart w:id="54" w:name="_Toc61119800"/>
      <w:r>
        <w:t>4.4.2</w:t>
      </w:r>
      <w:r w:rsidRPr="00C04A08">
        <w:tab/>
        <w:t>Configurations for inter-band CA</w:t>
      </w:r>
      <w:bookmarkEnd w:id="49"/>
      <w:bookmarkEnd w:id="50"/>
      <w:bookmarkEnd w:id="51"/>
      <w:bookmarkEnd w:id="52"/>
      <w:bookmarkEnd w:id="53"/>
      <w:bookmarkEnd w:id="54"/>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5" w:name="_Toc52196580"/>
      <w:bookmarkStart w:id="56" w:name="_Toc52197560"/>
      <w:bookmarkStart w:id="57" w:name="_Toc53173283"/>
      <w:bookmarkStart w:id="58" w:name="_Toc53173652"/>
      <w:bookmarkStart w:id="59" w:name="_Toc61119654"/>
      <w:bookmarkStart w:id="60" w:name="_Toc61120036"/>
      <w:r>
        <w:t>4.4.3</w:t>
      </w:r>
      <w:r w:rsidRPr="00C04A08">
        <w:tab/>
      </w:r>
      <w:r>
        <w:t>Reference sensitivity for inter-band CA</w:t>
      </w:r>
    </w:p>
    <w:bookmarkEnd w:id="55"/>
    <w:bookmarkEnd w:id="56"/>
    <w:bookmarkEnd w:id="57"/>
    <w:bookmarkEnd w:id="58"/>
    <w:bookmarkEnd w:id="59"/>
    <w:bookmarkEnd w:id="60"/>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1" w:name="_Toc52196584"/>
      <w:bookmarkStart w:id="62" w:name="_Toc52197564"/>
      <w:bookmarkStart w:id="63" w:name="_Toc53173287"/>
      <w:bookmarkStart w:id="64" w:name="_Toc53173656"/>
      <w:bookmarkStart w:id="65" w:name="_Toc61119658"/>
      <w:bookmarkStart w:id="66" w:name="_Toc61120040"/>
      <w:r>
        <w:t>4.4.4</w:t>
      </w:r>
      <w:r w:rsidRPr="00C04A08">
        <w:tab/>
        <w:t>EIS spherical coverage for inter-band CA</w:t>
      </w:r>
      <w:bookmarkEnd w:id="61"/>
      <w:bookmarkEnd w:id="62"/>
      <w:bookmarkEnd w:id="63"/>
      <w:bookmarkEnd w:id="64"/>
      <w:bookmarkEnd w:id="65"/>
      <w:bookmarkEnd w:id="66"/>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67" w:name="_Toc54181853"/>
      <w:r w:rsidRPr="001C79FD">
        <w:t>4.5</w:t>
      </w:r>
      <w:r w:rsidRPr="001C79FD">
        <w:tab/>
        <w:t>UE requi</w:t>
      </w:r>
      <w:r w:rsidRPr="001C79FD">
        <w:lastRenderedPageBreak/>
        <w:t>rements for CA configurations within the same frequency group based on CBM</w:t>
      </w:r>
      <w:bookmarkEnd w:id="67"/>
    </w:p>
    <w:p w14:paraId="4A64961A" w14:textId="77777777" w:rsidR="00FE4934" w:rsidRPr="001C79FD" w:rsidRDefault="00FE4934" w:rsidP="00FE4934">
      <w:pPr>
        <w:pStyle w:val="Heading1"/>
      </w:pPr>
      <w:bookmarkStart w:id="68" w:name="_Toc54181854"/>
      <w:r w:rsidRPr="001C79FD">
        <w:t>5</w:t>
      </w:r>
      <w:r w:rsidRPr="001C79FD">
        <w:tab/>
        <w:t>Inter-band UL CA</w:t>
      </w:r>
      <w:bookmarkEnd w:id="68"/>
    </w:p>
    <w:p w14:paraId="0FDF350C" w14:textId="77777777" w:rsidR="00FE4934" w:rsidRPr="001C79FD" w:rsidRDefault="00E21983" w:rsidP="00E21983">
      <w:pPr>
        <w:pStyle w:val="Heading2"/>
      </w:pPr>
      <w:bookmarkStart w:id="69" w:name="_Toc54181855"/>
      <w:r w:rsidRPr="001C79FD">
        <w:t>5.1</w:t>
      </w:r>
      <w:r w:rsidRPr="001C79FD">
        <w:tab/>
        <w:t>Feasibility study for CA configurations within same frequency group based on IBM and CBM</w:t>
      </w:r>
      <w:bookmarkEnd w:id="69"/>
    </w:p>
    <w:p w14:paraId="0102B96C" w14:textId="77777777" w:rsidR="00E21983" w:rsidRPr="001C79FD" w:rsidRDefault="00E21983" w:rsidP="00E21983">
      <w:pPr>
        <w:pStyle w:val="Heading2"/>
      </w:pPr>
      <w:bookmarkStart w:id="70" w:name="_Toc54181856"/>
      <w:r w:rsidRPr="001C79FD">
        <w:t>5.2</w:t>
      </w:r>
      <w:r w:rsidRPr="001C79FD">
        <w:tab/>
        <w:t>Feasibility study for CA configurations between different frequency groups based on CBM</w:t>
      </w:r>
      <w:bookmarkEnd w:id="70"/>
    </w:p>
    <w:p w14:paraId="60901037" w14:textId="77777777" w:rsidR="00E21983" w:rsidRPr="001C79FD" w:rsidRDefault="00E21983" w:rsidP="00E21983">
      <w:pPr>
        <w:pStyle w:val="Heading2"/>
      </w:pPr>
      <w:bookmarkStart w:id="71" w:name="_Toc54181857"/>
      <w:r w:rsidRPr="001C79FD">
        <w:t>5.3</w:t>
      </w:r>
      <w:r w:rsidRPr="001C79FD">
        <w:tab/>
        <w:t>UE requirements for CA configuration CA_n257A-n259A based on IBM</w:t>
      </w:r>
      <w:bookmarkEnd w:id="71"/>
    </w:p>
    <w:p w14:paraId="11CAFFBA" w14:textId="77777777" w:rsidR="00FE4934" w:rsidRPr="001C79FD" w:rsidRDefault="00FE4934" w:rsidP="00FE4934">
      <w:pPr>
        <w:pStyle w:val="Heading1"/>
      </w:pPr>
      <w:bookmarkStart w:id="72" w:name="_Toc54181858"/>
      <w:r w:rsidRPr="001C79FD">
        <w:t>6</w:t>
      </w:r>
      <w:r w:rsidRPr="001C79FD">
        <w:tab/>
        <w:t>UL gaps for self-calibration and monitoring</w:t>
      </w:r>
      <w:bookmarkEnd w:id="72"/>
    </w:p>
    <w:p w14:paraId="33C1372C" w14:textId="77777777" w:rsidR="000309D1" w:rsidRPr="001C79FD" w:rsidRDefault="000309D1" w:rsidP="000309D1">
      <w:pPr>
        <w:pStyle w:val="Heading2"/>
      </w:pPr>
      <w:bookmarkStart w:id="73" w:name="_Toc54181859"/>
      <w:r w:rsidRPr="001C79FD">
        <w:t>6.1</w:t>
      </w:r>
      <w:r w:rsidRPr="001C79FD">
        <w:tab/>
        <w:t>Phase 1</w:t>
      </w:r>
      <w:bookmarkEnd w:id="73"/>
    </w:p>
    <w:p w14:paraId="166E5A18" w14:textId="77777777" w:rsidR="000309D1" w:rsidRPr="001C79FD" w:rsidRDefault="000309D1" w:rsidP="000309D1">
      <w:pPr>
        <w:pStyle w:val="Heading3"/>
      </w:pPr>
      <w:bookmarkStart w:id="74" w:name="_Toc54181860"/>
      <w:r w:rsidRPr="001C79FD">
        <w:t>6.1.1</w:t>
      </w:r>
      <w:r w:rsidRPr="001C79FD">
        <w:tab/>
        <w:t>Study of the performance gain over the current baseline</w:t>
      </w:r>
      <w:bookmarkEnd w:id="74"/>
    </w:p>
    <w:p w14:paraId="22830CA8" w14:textId="77777777" w:rsidR="000309D1" w:rsidRPr="001C79FD" w:rsidRDefault="000309D1" w:rsidP="000309D1">
      <w:pPr>
        <w:pStyle w:val="Heading3"/>
      </w:pPr>
      <w:bookmarkStart w:id="75" w:name="_Toc54181861"/>
      <w:r w:rsidRPr="001C79FD">
        <w:t>6.1.2</w:t>
      </w:r>
      <w:r w:rsidRPr="001C79FD">
        <w:tab/>
        <w:t>Study of RF performance evaluation/testability related to UE self-calibration and monitoring</w:t>
      </w:r>
      <w:bookmarkEnd w:id="75"/>
    </w:p>
    <w:p w14:paraId="18895CE1" w14:textId="77777777" w:rsidR="000309D1" w:rsidRPr="001C79FD" w:rsidRDefault="000309D1" w:rsidP="000309D1">
      <w:pPr>
        <w:pStyle w:val="Heading3"/>
      </w:pPr>
      <w:bookmarkStart w:id="76" w:name="_Toc54181862"/>
      <w:r w:rsidRPr="001C79FD">
        <w:t>6.1.3</w:t>
      </w:r>
      <w:r w:rsidRPr="001C79FD">
        <w:tab/>
        <w:t>Study network impact of UE emissions during UL gap</w:t>
      </w:r>
      <w:bookmarkEnd w:id="76"/>
    </w:p>
    <w:p w14:paraId="68BCE107" w14:textId="77777777" w:rsidR="000309D1" w:rsidRPr="001C79FD" w:rsidRDefault="00D9134D" w:rsidP="000309D1">
      <w:pPr>
        <w:pStyle w:val="Heading2"/>
      </w:pPr>
      <w:bookmarkStart w:id="77" w:name="startOfAnnexes"/>
      <w:bookmarkEnd w:id="77"/>
      <w:r w:rsidRPr="001C79FD">
        <w:br w:type="page"/>
      </w:r>
      <w:bookmarkStart w:id="78" w:name="_Toc54181863"/>
      <w:r w:rsidR="000309D1" w:rsidRPr="001C79FD">
        <w:lastRenderedPageBreak/>
        <w:t>6.2</w:t>
      </w:r>
      <w:r w:rsidR="000309D1" w:rsidRPr="001C79FD">
        <w:tab/>
        <w:t>Phase 2</w:t>
      </w:r>
      <w:bookmarkEnd w:id="78"/>
    </w:p>
    <w:p w14:paraId="3111B9B6" w14:textId="77777777" w:rsidR="000309D1" w:rsidRPr="001C79FD" w:rsidRDefault="000309D1" w:rsidP="000309D1">
      <w:pPr>
        <w:pStyle w:val="Heading3"/>
      </w:pPr>
      <w:bookmarkStart w:id="79" w:name="_Toc54181864"/>
      <w:r w:rsidRPr="001C79FD">
        <w:t>6.2.1</w:t>
      </w:r>
      <w:r w:rsidRPr="001C79FD">
        <w:tab/>
        <w:t>Specification related aspects</w:t>
      </w:r>
      <w:bookmarkEnd w:id="79"/>
    </w:p>
    <w:p w14:paraId="100E51BD" w14:textId="77777777" w:rsidR="000309D1" w:rsidRPr="001C79FD" w:rsidRDefault="000309D1" w:rsidP="000309D1">
      <w:pPr>
        <w:pStyle w:val="Heading4"/>
      </w:pPr>
      <w:bookmarkStart w:id="80" w:name="_Toc54181865"/>
      <w:r w:rsidRPr="001C79FD">
        <w:t>6.2.1.1</w:t>
      </w:r>
      <w:r w:rsidRPr="001C79FD">
        <w:tab/>
        <w:t>UL gap configuration(s)</w:t>
      </w:r>
      <w:bookmarkEnd w:id="80"/>
    </w:p>
    <w:p w14:paraId="1062723D" w14:textId="77777777" w:rsidR="000309D1" w:rsidRPr="001C79FD" w:rsidRDefault="000309D1" w:rsidP="000309D1">
      <w:pPr>
        <w:pStyle w:val="Heading4"/>
      </w:pPr>
      <w:bookmarkStart w:id="81" w:name="_Toc54181866"/>
      <w:r w:rsidRPr="001C79FD">
        <w:t>6.2.1.2</w:t>
      </w:r>
      <w:r w:rsidRPr="001C79FD">
        <w:tab/>
        <w:t>UE capability</w:t>
      </w:r>
      <w:bookmarkEnd w:id="81"/>
    </w:p>
    <w:p w14:paraId="2BC558F1" w14:textId="77777777" w:rsidR="000309D1" w:rsidRPr="001C79FD" w:rsidRDefault="000309D1" w:rsidP="000309D1">
      <w:pPr>
        <w:pStyle w:val="Heading4"/>
      </w:pPr>
      <w:bookmarkStart w:id="82" w:name="_Toc54181867"/>
      <w:r w:rsidRPr="001C79FD">
        <w:t>6.2.1.3</w:t>
      </w:r>
      <w:r w:rsidRPr="001C79FD">
        <w:tab/>
        <w:t>UE interruptions</w:t>
      </w:r>
      <w:bookmarkEnd w:id="82"/>
    </w:p>
    <w:p w14:paraId="4CF1D3AA" w14:textId="77777777" w:rsidR="000309D1" w:rsidRPr="001C79FD" w:rsidRDefault="000309D1" w:rsidP="000309D1">
      <w:pPr>
        <w:pStyle w:val="Heading3"/>
      </w:pPr>
      <w:bookmarkStart w:id="83" w:name="_Toc54181868"/>
      <w:r w:rsidRPr="001C79FD">
        <w:t>6.2.2</w:t>
      </w:r>
      <w:r w:rsidRPr="001C79FD">
        <w:tab/>
        <w:t>UE fall back behaviour i.e. if gaps are not available for UE requesting gaps</w:t>
      </w:r>
      <w:bookmarkEnd w:id="83"/>
    </w:p>
    <w:p w14:paraId="745210D9" w14:textId="77777777" w:rsidR="000309D1" w:rsidRPr="001C79FD" w:rsidRDefault="000309D1" w:rsidP="000309D1">
      <w:pPr>
        <w:pStyle w:val="Heading3"/>
      </w:pPr>
      <w:bookmarkStart w:id="84" w:name="_Toc54181869"/>
      <w:r w:rsidRPr="001C79FD">
        <w:t>6.2.3</w:t>
      </w:r>
      <w:r w:rsidRPr="001C79FD">
        <w:tab/>
        <w:t>Release independence aspects</w:t>
      </w:r>
      <w:bookmarkEnd w:id="84"/>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5"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5"/>
    </w:p>
    <w:p w14:paraId="2995BB18" w14:textId="77777777" w:rsidR="00080512" w:rsidRPr="001C79FD" w:rsidRDefault="00080512">
      <w:pPr>
        <w:pStyle w:val="Heading8"/>
      </w:pPr>
      <w:bookmarkStart w:id="86" w:name="_Toc54181871"/>
      <w:r w:rsidRPr="001C79FD">
        <w:t>Annex &lt;X&gt; (informative):</w:t>
      </w:r>
      <w:r w:rsidRPr="001C79FD">
        <w:br/>
        <w:t>Change history</w:t>
      </w:r>
      <w:bookmarkEnd w:id="86"/>
    </w:p>
    <w:p w14:paraId="70374010"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2A1966F" w14:textId="77777777" w:rsidR="00054A22" w:rsidRPr="001C79FD" w:rsidRDefault="00054A22" w:rsidP="00054A22">
      <w:pPr>
        <w:pStyle w:val="TH"/>
      </w:pPr>
      <w:bookmarkStart w:id="87" w:name="historyclause"/>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bl>
    <w:p w14:paraId="3A4D1249" w14:textId="77777777" w:rsidR="003C3971" w:rsidRPr="001C79FD" w:rsidRDefault="003C3971" w:rsidP="003C3971"/>
    <w:p w14:paraId="39C3533C"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55D09345" w14:textId="77777777" w:rsidTr="00D675A9">
        <w:tc>
          <w:tcPr>
            <w:tcW w:w="1134" w:type="dxa"/>
            <w:shd w:val="solid" w:color="FFFFFF" w:fill="auto"/>
          </w:tcPr>
          <w:p w14:paraId="155D0109" w14:textId="77777777" w:rsidR="003C3971" w:rsidRPr="001C79FD" w:rsidRDefault="003C3971" w:rsidP="00C72833">
            <w:pPr>
              <w:pStyle w:val="Guidance"/>
            </w:pPr>
            <w:r w:rsidRPr="001C79FD">
              <w:t>2001-07</w:t>
            </w:r>
          </w:p>
        </w:tc>
        <w:tc>
          <w:tcPr>
            <w:tcW w:w="4533" w:type="dxa"/>
            <w:shd w:val="solid" w:color="FFFFFF" w:fill="auto"/>
          </w:tcPr>
          <w:p w14:paraId="2BFD80C0"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37410E5B" w14:textId="77777777" w:rsidR="003C3971" w:rsidRPr="001C79FD" w:rsidRDefault="003C3971" w:rsidP="00C72833">
            <w:pPr>
              <w:pStyle w:val="Guidance"/>
              <w:jc w:val="center"/>
            </w:pPr>
            <w:r w:rsidRPr="001C79FD">
              <w:t>1.3.3</w:t>
            </w:r>
          </w:p>
        </w:tc>
      </w:tr>
      <w:tr w:rsidR="003C3971" w:rsidRPr="001C79FD" w14:paraId="1B9AFB65" w14:textId="77777777" w:rsidTr="00D675A9">
        <w:tc>
          <w:tcPr>
            <w:tcW w:w="1134" w:type="dxa"/>
            <w:tcBorders>
              <w:bottom w:val="nil"/>
            </w:tcBorders>
            <w:shd w:val="solid" w:color="FFFFFF" w:fill="auto"/>
          </w:tcPr>
          <w:p w14:paraId="3DAEB295"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7205C2E9"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62135B1B" w14:textId="77777777" w:rsidR="003C3971" w:rsidRPr="001C79FD" w:rsidRDefault="003C3971" w:rsidP="00C72833">
            <w:pPr>
              <w:pStyle w:val="Guidance"/>
              <w:jc w:val="center"/>
            </w:pPr>
            <w:r w:rsidRPr="001C79FD">
              <w:t>1.3.4</w:t>
            </w:r>
          </w:p>
        </w:tc>
      </w:tr>
      <w:tr w:rsidR="003C3971" w:rsidRPr="001C79FD" w14:paraId="4E908B95" w14:textId="77777777" w:rsidTr="00D675A9">
        <w:tc>
          <w:tcPr>
            <w:tcW w:w="1134" w:type="dxa"/>
            <w:tcBorders>
              <w:bottom w:val="nil"/>
            </w:tcBorders>
            <w:shd w:val="solid" w:color="FFFFFF" w:fill="auto"/>
          </w:tcPr>
          <w:p w14:paraId="23AB0A57"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73B86B5E"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04FBE518" w14:textId="77777777" w:rsidR="003C3971" w:rsidRPr="001C79FD" w:rsidRDefault="003C3971" w:rsidP="00C72833">
            <w:pPr>
              <w:pStyle w:val="Guidance"/>
              <w:jc w:val="center"/>
            </w:pPr>
            <w:r w:rsidRPr="001C79FD">
              <w:t>1.3.5</w:t>
            </w:r>
          </w:p>
        </w:tc>
      </w:tr>
      <w:tr w:rsidR="003C3971" w:rsidRPr="001C79FD" w14:paraId="4E8B295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47A002"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D22E24"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40E482"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1A9A0A0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BEC254"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31FFC8"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2E91BE"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7592874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280815F"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EFDB86"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AC57E7F"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1D830EB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5DABE2"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97A9FC"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60FAD1"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40DD791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7D7BCA6"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A6CFB0E"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1E81E4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3921976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7BE452"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F2CA4C"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479B67"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595AE98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8BB4F12"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D545E6"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4E752A9"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1597563C" w14:textId="77777777" w:rsidTr="00D675A9">
        <w:tc>
          <w:tcPr>
            <w:tcW w:w="1134" w:type="dxa"/>
            <w:shd w:val="solid" w:color="FFFFFF" w:fill="auto"/>
          </w:tcPr>
          <w:p w14:paraId="0FBD8223"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43644FD"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1019AAA"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34EF738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9D3F38B"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32FABC"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C9AC9A"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732B1703"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12FDBE1"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133EC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15C0B51"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28FE5ED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71EC034"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C07D4E"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94012F"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0532012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1890DC3"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E1B966"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B924371"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7DC934A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A63B48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153B9"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9C587EB"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39FC268D"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195FC372"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D9A630"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0E0CC91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AF529B5"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A4DCC2A"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59E1EB5"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01509F1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B8C42B1"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EE73C04"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F65CBD"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97F93D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CF42CCB"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672FC2"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79FD372"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5903945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56A17C"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C7E116E"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B6F5458"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04528EC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95E249E"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AFB3E4"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E94FA4A"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0E76B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3CFE80"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4FC5EE6"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0D174B2"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03A40E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E4F81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D0F3146"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E221E0"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6AA47DE9"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5D7BB8C"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042D275"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E90C239"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77D7F4"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0E7DB00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37F3E6B"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8A627F"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6EF14A85"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39C4CCD9"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4DF37679"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014F167"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6D7759C" w14:textId="77777777" w:rsidR="003C3971" w:rsidRPr="00235394" w:rsidRDefault="003C3971" w:rsidP="003C3971">
      <w:pPr>
        <w:pStyle w:val="Guidance"/>
      </w:pPr>
    </w:p>
    <w:p w14:paraId="12C78C7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93C9E" w14:textId="77777777" w:rsidR="00776D66" w:rsidRDefault="00776D66">
      <w:r>
        <w:separator/>
      </w:r>
    </w:p>
  </w:endnote>
  <w:endnote w:type="continuationSeparator" w:id="0">
    <w:p w14:paraId="3B1AFBAB" w14:textId="77777777" w:rsidR="00776D66" w:rsidRDefault="0077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162D9" w14:textId="77777777" w:rsidR="002A76C7" w:rsidRDefault="002A7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0C3CF" w14:textId="77777777" w:rsidR="002A76C7" w:rsidRDefault="002A76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C2C5B" w14:textId="77777777" w:rsidR="002A76C7" w:rsidRDefault="002A76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E05DC" w14:textId="77777777" w:rsidR="00776D66" w:rsidRDefault="00776D66">
      <w:r>
        <w:separator/>
      </w:r>
    </w:p>
  </w:footnote>
  <w:footnote w:type="continuationSeparator" w:id="0">
    <w:p w14:paraId="6AE2E79D" w14:textId="77777777" w:rsidR="00776D66" w:rsidRDefault="0077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00A8B" w14:textId="77777777"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5714" w14:textId="77777777" w:rsidR="002A76C7" w:rsidRDefault="0092199B">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2199B">
      <w:t>R4-2014513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9D837" w14:textId="77777777" w:rsidR="002A76C7" w:rsidRDefault="002A76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42F719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143">
      <w:rPr>
        <w:rFonts w:ascii="Arial" w:hAnsi="Arial" w:cs="Arial"/>
        <w:b/>
        <w:noProof/>
        <w:sz w:val="18"/>
        <w:szCs w:val="18"/>
      </w:rPr>
      <w:t>3GPP TR 38.851 V0.1.0 (2021-05)</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14CCBA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143">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88"/>
    <w:rsid w:val="000309D1"/>
    <w:rsid w:val="00033397"/>
    <w:rsid w:val="00040095"/>
    <w:rsid w:val="00051834"/>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75F0"/>
    <w:rsid w:val="002A76C7"/>
    <w:rsid w:val="002B6339"/>
    <w:rsid w:val="002E00EE"/>
    <w:rsid w:val="003172DC"/>
    <w:rsid w:val="0035462D"/>
    <w:rsid w:val="003765B8"/>
    <w:rsid w:val="003C3971"/>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76D66"/>
    <w:rsid w:val="00781F0F"/>
    <w:rsid w:val="007B1114"/>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92BA1"/>
    <w:rsid w:val="00AC6BC6"/>
    <w:rsid w:val="00AC7143"/>
    <w:rsid w:val="00AE65E2"/>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E16509"/>
    <w:rsid w:val="00E21983"/>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4.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5.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6.xml><?xml version="1.0" encoding="utf-8"?>
<ds:datastoreItem xmlns:ds="http://schemas.openxmlformats.org/officeDocument/2006/customXml" ds:itemID="{3DFA0AF4-F882-47D0-ADBD-A074AE704A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2275</Words>
  <Characters>18433</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2021-05-04T10:19:00Z</dcterms:created>
  <dcterms:modified xsi:type="dcterms:W3CDTF">2021-05-04T10:19:00Z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